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251A7" w14:textId="71B22200" w:rsidR="00A55FFB" w:rsidRDefault="00A55FFB" w:rsidP="00A55FFB">
      <w:pPr>
        <w:rPr>
          <w:rFonts w:cs="Arial"/>
        </w:rPr>
      </w:pPr>
      <w:r w:rsidRPr="0DA896DE">
        <w:rPr>
          <w:rFonts w:cs="Arial"/>
        </w:rPr>
        <w:t xml:space="preserve">Številka: </w:t>
      </w:r>
      <w:r w:rsidR="00EE56E8">
        <w:rPr>
          <w:rFonts w:cs="Arial"/>
        </w:rPr>
        <w:t>98.2024</w:t>
      </w: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0CB1EB36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2062DD4A" w14:textId="3D2CA405" w:rsidR="00261298" w:rsidRPr="00261298" w:rsidRDefault="00261298" w:rsidP="00261298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bookmarkStart w:id="0" w:name="_Hlk169764926"/>
      <w:r w:rsidRPr="00261298">
        <w:rPr>
          <w:rFonts w:ascii="Arial" w:hAnsi="Arial" w:cs="Arial"/>
          <w:b/>
          <w:bCs/>
        </w:rPr>
        <w:t>Razlog za izključitev iz 5k člena UREDBE SVETA (EU) 2022/576</w:t>
      </w:r>
    </w:p>
    <w:p w14:paraId="0BD03647" w14:textId="7F94EB2E" w:rsidR="00261298" w:rsidRPr="00261298" w:rsidRDefault="00261298" w:rsidP="0026129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1" w:name="_Hlk133245018"/>
      <w:r>
        <w:rPr>
          <w:rFonts w:cs="Arial"/>
          <w:lang w:eastAsia="en-US"/>
        </w:rPr>
        <w:t xml:space="preserve">Izjavljamo, da smo seznanjeni </w:t>
      </w:r>
      <w:r w:rsidRPr="00261298">
        <w:rPr>
          <w:rFonts w:cs="Arial"/>
          <w:lang w:eastAsia="en-US"/>
        </w:rPr>
        <w:t>z 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4DBF05D4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ruskim državljanom ali fizičnim ali pravnim osebam, subjektom ali organom s sedežem v Rusiji;</w:t>
      </w:r>
    </w:p>
    <w:p w14:paraId="344F6D29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661B7AE2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47462AC2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  <w:bookmarkEnd w:id="1"/>
    </w:p>
    <w:p w14:paraId="27020EB2" w14:textId="77777777" w:rsidR="00261298" w:rsidRPr="00261298" w:rsidRDefault="00261298" w:rsidP="00261298">
      <w:pPr>
        <w:pStyle w:val="Odstavekseznama"/>
        <w:spacing w:line="240" w:lineRule="auto"/>
        <w:ind w:left="360"/>
        <w:rPr>
          <w:rFonts w:ascii="Arial" w:hAnsi="Arial" w:cs="Arial"/>
          <w:b/>
        </w:rPr>
      </w:pPr>
    </w:p>
    <w:p w14:paraId="76D8B987" w14:textId="177FD7D7" w:rsidR="00261298" w:rsidRPr="00020027" w:rsidRDefault="00261298" w:rsidP="00351CF9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020027">
        <w:rPr>
          <w:rFonts w:ascii="Arial" w:hAnsi="Arial" w:cs="Arial"/>
          <w:b/>
        </w:rPr>
        <w:t>EKONOMSKI IN FINANČNI POLOŽAJ</w:t>
      </w:r>
    </w:p>
    <w:p w14:paraId="3088D0A4" w14:textId="77777777" w:rsidR="00020027" w:rsidRPr="00020027" w:rsidRDefault="00020027" w:rsidP="00020027">
      <w:pPr>
        <w:jc w:val="both"/>
        <w:rPr>
          <w:rFonts w:cs="Arial"/>
        </w:rPr>
      </w:pPr>
      <w:r w:rsidRPr="00020027">
        <w:rPr>
          <w:rFonts w:cs="Arial"/>
        </w:rPr>
        <w:t>Izjavljamo, da nimamo dospelih neporavnanih obveznosti.</w:t>
      </w:r>
    </w:p>
    <w:p w14:paraId="0BB8F9F9" w14:textId="77777777" w:rsidR="00020027" w:rsidRPr="00020027" w:rsidRDefault="00020027" w:rsidP="00020027">
      <w:pPr>
        <w:jc w:val="both"/>
        <w:rPr>
          <w:rFonts w:cs="Arial"/>
        </w:rPr>
      </w:pPr>
    </w:p>
    <w:p w14:paraId="525A897E" w14:textId="77777777" w:rsidR="00020027" w:rsidRPr="00020027" w:rsidRDefault="00020027" w:rsidP="00020027">
      <w:pPr>
        <w:jc w:val="both"/>
        <w:rPr>
          <w:rFonts w:cs="Arial"/>
          <w:u w:val="single"/>
        </w:rPr>
      </w:pPr>
      <w:r w:rsidRPr="00020027">
        <w:rPr>
          <w:rFonts w:cs="Arial"/>
          <w:u w:val="single"/>
        </w:rPr>
        <w:t>Opomba:</w:t>
      </w:r>
    </w:p>
    <w:p w14:paraId="76597DE9" w14:textId="77777777" w:rsidR="00020027" w:rsidRPr="00020027" w:rsidRDefault="00020027" w:rsidP="00020027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 w:rsidRPr="00020027">
        <w:rPr>
          <w:rFonts w:ascii="Arial" w:hAnsi="Arial" w:cs="Arial"/>
        </w:rPr>
        <w:t>dokazilo se priloži skladno s točko 2.B.a) (Neporavnane obveznosti) obrazca OBR – 2.04 (Pogoji za ugotavljanje sposobnosti in usposobljenosti ponudnika).</w:t>
      </w:r>
    </w:p>
    <w:p w14:paraId="775B75BD" w14:textId="77777777" w:rsidR="00351CF9" w:rsidRDefault="00351CF9" w:rsidP="00351CF9">
      <w:pPr>
        <w:jc w:val="both"/>
        <w:rPr>
          <w:rFonts w:cs="Arial"/>
        </w:rPr>
      </w:pPr>
    </w:p>
    <w:p w14:paraId="0AC0C6D4" w14:textId="77777777" w:rsidR="00351CF9" w:rsidRPr="00B607AA" w:rsidRDefault="00351CF9" w:rsidP="00351CF9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14:paraId="20986D89" w14:textId="77777777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D04ED86" w14:textId="77777777" w:rsidR="00351CF9" w:rsidRPr="00A90BAF" w:rsidRDefault="00351CF9" w:rsidP="00351CF9">
      <w:pPr>
        <w:rPr>
          <w:rFonts w:cs="Arial"/>
          <w:b/>
        </w:rPr>
      </w:pPr>
    </w:p>
    <w:p w14:paraId="32E7F0DC" w14:textId="77777777" w:rsidR="00351CF9" w:rsidRDefault="00351CF9" w:rsidP="00351CF9">
      <w:pPr>
        <w:jc w:val="both"/>
        <w:rPr>
          <w:rFonts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40244E4" w14:textId="77777777" w:rsidR="00351CF9" w:rsidRDefault="00351CF9" w:rsidP="00351CF9">
      <w:pPr>
        <w:rPr>
          <w:rFonts w:cs="Arial"/>
          <w:i/>
        </w:rPr>
      </w:pPr>
    </w:p>
    <w:p w14:paraId="36199D18" w14:textId="77777777" w:rsidR="00351CF9" w:rsidRDefault="00351CF9" w:rsidP="00351CF9">
      <w:pPr>
        <w:rPr>
          <w:rFonts w:cs="Arial"/>
          <w:i/>
        </w:rPr>
      </w:pPr>
    </w:p>
    <w:p w14:paraId="0FAC7963" w14:textId="77777777" w:rsidR="00351CF9" w:rsidRDefault="00351CF9" w:rsidP="00351CF9">
      <w:pPr>
        <w:rPr>
          <w:rFonts w:cs="Arial"/>
          <w:i/>
        </w:rPr>
      </w:pPr>
    </w:p>
    <w:p w14:paraId="4898AA9F" w14:textId="77777777" w:rsidR="00351CF9" w:rsidRDefault="00351CF9" w:rsidP="00351CF9">
      <w:pPr>
        <w:jc w:val="both"/>
        <w:rPr>
          <w:rFonts w:cs="Arial"/>
          <w:i/>
        </w:rPr>
      </w:pPr>
      <w:bookmarkStart w:id="2" w:name="_GoBack"/>
      <w:bookmarkEnd w:id="2"/>
    </w:p>
    <w:p w14:paraId="23D66078" w14:textId="77777777" w:rsidR="00351CF9" w:rsidRDefault="00351CF9" w:rsidP="00351CF9">
      <w:pPr>
        <w:jc w:val="both"/>
        <w:rPr>
          <w:rFonts w:cs="Arial"/>
          <w:i/>
        </w:rPr>
      </w:pPr>
    </w:p>
    <w:p w14:paraId="723F92BD" w14:textId="77777777" w:rsidR="00351CF9" w:rsidRDefault="00351CF9" w:rsidP="00351CF9">
      <w:pPr>
        <w:jc w:val="both"/>
        <w:rPr>
          <w:rFonts w:cs="Arial"/>
          <w:i/>
        </w:rPr>
      </w:pPr>
    </w:p>
    <w:p w14:paraId="0BED50E1" w14:textId="77777777" w:rsidR="00351CF9" w:rsidRDefault="00351CF9" w:rsidP="00351CF9">
      <w:pPr>
        <w:jc w:val="both"/>
        <w:rPr>
          <w:rFonts w:cs="Arial"/>
          <w:i/>
        </w:rPr>
      </w:pPr>
    </w:p>
    <w:p w14:paraId="2A4470BA" w14:textId="77777777" w:rsidR="00351CF9" w:rsidRDefault="00351CF9" w:rsidP="00351CF9">
      <w:pPr>
        <w:jc w:val="both"/>
        <w:rPr>
          <w:rFonts w:cs="Arial"/>
          <w:i/>
        </w:rPr>
      </w:pPr>
    </w:p>
    <w:p w14:paraId="1EA550C3" w14:textId="77777777" w:rsidR="00351CF9" w:rsidRDefault="00351CF9" w:rsidP="00351CF9">
      <w:pPr>
        <w:jc w:val="both"/>
        <w:rPr>
          <w:rFonts w:cs="Arial"/>
          <w:i/>
        </w:rPr>
      </w:pPr>
    </w:p>
    <w:p w14:paraId="67B3D418" w14:textId="262607C5" w:rsidR="00351CF9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3380D864" w:rsidR="001F0BA2" w:rsidRPr="001F0BA2" w:rsidRDefault="001F0BA2" w:rsidP="00351CF9">
      <w:pPr>
        <w:jc w:val="both"/>
        <w:rPr>
          <w:rFonts w:cs="Arial"/>
        </w:rPr>
      </w:pPr>
    </w:p>
    <w:sectPr w:rsidR="001F0BA2" w:rsidRPr="001F0B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7AD21" w14:textId="77777777" w:rsidR="00D46AEF" w:rsidRDefault="00D46AEF">
      <w:r>
        <w:separator/>
      </w:r>
    </w:p>
  </w:endnote>
  <w:endnote w:type="continuationSeparator" w:id="0">
    <w:p w14:paraId="49BE065D" w14:textId="77777777" w:rsidR="00D46AEF" w:rsidRDefault="00D4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2B8917CC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04391614" w14:textId="77777777" w:rsidTr="00100A0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tcBorders>
            <w:top w:val="nil"/>
          </w:tcBorders>
          <w:shd w:val="clear" w:color="auto" w:fill="auto"/>
        </w:tcPr>
        <w:p w14:paraId="49954F3D" w14:textId="42B502C9" w:rsidR="00100A0A" w:rsidRDefault="00100A0A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1788D3B" wp14:editId="5140EC45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3C0BDAB" w14:textId="29EECF5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6D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A1609" w14:textId="77777777" w:rsidR="00D46AEF" w:rsidRDefault="00D46AEF">
      <w:r>
        <w:separator/>
      </w:r>
    </w:p>
  </w:footnote>
  <w:footnote w:type="continuationSeparator" w:id="0">
    <w:p w14:paraId="042E907A" w14:textId="77777777" w:rsidR="00D46AEF" w:rsidRDefault="00D46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14:paraId="766DB471" w14:textId="77777777" w:rsidTr="2931AA58">
      <w:trPr>
        <w:trHeight w:val="300"/>
      </w:trPr>
      <w:tc>
        <w:tcPr>
          <w:tcW w:w="3020" w:type="dxa"/>
        </w:tcPr>
        <w:p w14:paraId="12517A8F" w14:textId="43CD43BF" w:rsidR="2931AA58" w:rsidRDefault="2931AA58" w:rsidP="2931AA58">
          <w:pPr>
            <w:pStyle w:val="Glava"/>
            <w:ind w:left="-115"/>
          </w:pPr>
        </w:p>
      </w:tc>
      <w:tc>
        <w:tcPr>
          <w:tcW w:w="3020" w:type="dxa"/>
        </w:tcPr>
        <w:p w14:paraId="0889D722" w14:textId="5E924813" w:rsidR="2931AA58" w:rsidRDefault="2931AA58" w:rsidP="2931AA58">
          <w:pPr>
            <w:pStyle w:val="Glava"/>
            <w:jc w:val="center"/>
          </w:pPr>
        </w:p>
      </w:tc>
      <w:tc>
        <w:tcPr>
          <w:tcW w:w="3020" w:type="dxa"/>
        </w:tcPr>
        <w:p w14:paraId="0EC89113" w14:textId="099F9EFF" w:rsidR="2931AA58" w:rsidRDefault="2931AA58" w:rsidP="2931AA58">
          <w:pPr>
            <w:pStyle w:val="Glava"/>
            <w:ind w:right="-115"/>
            <w:jc w:val="right"/>
          </w:pPr>
        </w:p>
      </w:tc>
    </w:tr>
  </w:tbl>
  <w:p w14:paraId="7A4BC1B2" w14:textId="451D75E1" w:rsidR="2931AA58" w:rsidRDefault="2931AA58" w:rsidP="2931AA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351CF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7D2FE34C" w:rsidR="00370866" w:rsidRPr="00C0552D" w:rsidRDefault="00100A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1757286F" wp14:editId="7B80BB9A">
                <wp:extent cx="1182313" cy="446561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1350" cy="4537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2D3CCFC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58D6385B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351CF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9"/>
  </w:num>
  <w:num w:numId="12">
    <w:abstractNumId w:val="15"/>
  </w:num>
  <w:num w:numId="13">
    <w:abstractNumId w:val="3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0A0A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1BD6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298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4CB0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92C6B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2561C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248A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0"/>
    <w:rsid w:val="00C2689D"/>
    <w:rsid w:val="00C340B6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6AEF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47B5F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56E8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DA896DE"/>
    <w:rsid w:val="15E6BC07"/>
    <w:rsid w:val="2931AA58"/>
    <w:rsid w:val="30722264"/>
    <w:rsid w:val="3250E45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84AA6D-B2EA-43BA-B30D-A29CC91B8527}"/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D4DBE3-7C6F-41E2-9DEB-9FFB3B84A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275</Words>
  <Characters>1568</Characters>
  <Application>Microsoft Office Word</Application>
  <DocSecurity>0</DocSecurity>
  <Lines>13</Lines>
  <Paragraphs>3</Paragraphs>
  <ScaleCrop>false</ScaleCrop>
  <Company>ZRSBR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24</cp:revision>
  <cp:lastPrinted>2016-01-04T14:36:00Z</cp:lastPrinted>
  <dcterms:created xsi:type="dcterms:W3CDTF">2023-03-24T13:54:00Z</dcterms:created>
  <dcterms:modified xsi:type="dcterms:W3CDTF">2024-06-26T11:05:00Z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